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F0A43C" w14:textId="77777777" w:rsidR="006B2F86" w:rsidRDefault="009B4547" w:rsidP="00E71FC3">
      <w:pPr>
        <w:pStyle w:val="NoSpacing"/>
      </w:pPr>
      <w:r>
        <w:rPr>
          <w:u w:val="single"/>
        </w:rPr>
        <w:t>Isabella SHOTTON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14:paraId="1DD94F17" w14:textId="77777777" w:rsidR="009B4547" w:rsidRDefault="009B4547" w:rsidP="00E71FC3">
      <w:pPr>
        <w:pStyle w:val="NoSpacing"/>
      </w:pPr>
    </w:p>
    <w:p w14:paraId="34BBEF29" w14:textId="77777777" w:rsidR="009B4547" w:rsidRDefault="009B4547" w:rsidP="00E71FC3">
      <w:pPr>
        <w:pStyle w:val="NoSpacing"/>
      </w:pPr>
    </w:p>
    <w:p w14:paraId="28D2CE83" w14:textId="77777777" w:rsidR="009B4547" w:rsidRDefault="009B4547" w:rsidP="00E71FC3">
      <w:pPr>
        <w:pStyle w:val="NoSpacing"/>
      </w:pPr>
      <w:r>
        <w:t xml:space="preserve">Daughter of John </w:t>
      </w:r>
      <w:proofErr w:type="spellStart"/>
      <w:r>
        <w:t>Shotton</w:t>
      </w:r>
      <w:proofErr w:type="spellEnd"/>
      <w:r>
        <w:t>.   (Gentry II p.44)</w:t>
      </w:r>
    </w:p>
    <w:p w14:paraId="3A495088" w14:textId="77777777" w:rsidR="009B4547" w:rsidRDefault="009B4547" w:rsidP="00E71FC3">
      <w:pPr>
        <w:pStyle w:val="NoSpacing"/>
      </w:pPr>
      <w:r>
        <w:t xml:space="preserve">= Thomas </w:t>
      </w:r>
      <w:proofErr w:type="spellStart"/>
      <w:r>
        <w:t>Berington</w:t>
      </w:r>
      <w:proofErr w:type="spellEnd"/>
      <w:r>
        <w:t xml:space="preserve"> of Shrewsbury(q.v.).   (ibid.)</w:t>
      </w:r>
    </w:p>
    <w:p w14:paraId="29A33C30" w14:textId="4CBE283E" w:rsidR="009B4547" w:rsidRDefault="009B4547" w:rsidP="00E71FC3">
      <w:pPr>
        <w:pStyle w:val="NoSpacing"/>
      </w:pPr>
      <w:r>
        <w:t>Son:   John</w:t>
      </w:r>
      <w:r w:rsidR="00F048EE">
        <w:t>(q.v.)</w:t>
      </w:r>
      <w:r>
        <w:t>.     (ibid.)</w:t>
      </w:r>
    </w:p>
    <w:p w14:paraId="7648BB8D" w14:textId="77777777" w:rsidR="009B4547" w:rsidRDefault="009B4547" w:rsidP="00E71FC3">
      <w:pPr>
        <w:pStyle w:val="NoSpacing"/>
      </w:pPr>
    </w:p>
    <w:p w14:paraId="5F500050" w14:textId="77777777" w:rsidR="009B4547" w:rsidRDefault="009B4547" w:rsidP="00E71FC3">
      <w:pPr>
        <w:pStyle w:val="NoSpacing"/>
      </w:pPr>
    </w:p>
    <w:p w14:paraId="1B28F314" w14:textId="361AB38E" w:rsidR="009B4547" w:rsidRDefault="009B4547" w:rsidP="00E71FC3">
      <w:pPr>
        <w:pStyle w:val="NoSpacing"/>
      </w:pPr>
      <w:r>
        <w:t>13 April 2018</w:t>
      </w:r>
    </w:p>
    <w:p w14:paraId="3967310B" w14:textId="075FD42E" w:rsidR="00F048EE" w:rsidRPr="009B4547" w:rsidRDefault="00F048EE" w:rsidP="00E71FC3">
      <w:pPr>
        <w:pStyle w:val="NoSpacing"/>
      </w:pPr>
      <w:r>
        <w:t>18 April 2018</w:t>
      </w:r>
      <w:bookmarkStart w:id="0" w:name="_GoBack"/>
      <w:bookmarkEnd w:id="0"/>
    </w:p>
    <w:sectPr w:rsidR="00F048EE" w:rsidRPr="009B454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0D1AF" w14:textId="77777777" w:rsidR="009B4547" w:rsidRDefault="009B4547" w:rsidP="00E71FC3">
      <w:pPr>
        <w:spacing w:after="0" w:line="240" w:lineRule="auto"/>
      </w:pPr>
      <w:r>
        <w:separator/>
      </w:r>
    </w:p>
  </w:endnote>
  <w:endnote w:type="continuationSeparator" w:id="0">
    <w:p w14:paraId="6026D22E" w14:textId="77777777" w:rsidR="009B4547" w:rsidRDefault="009B454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275A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01FCF7" w14:textId="77777777" w:rsidR="009B4547" w:rsidRDefault="009B4547" w:rsidP="00E71FC3">
      <w:pPr>
        <w:spacing w:after="0" w:line="240" w:lineRule="auto"/>
      </w:pPr>
      <w:r>
        <w:separator/>
      </w:r>
    </w:p>
  </w:footnote>
  <w:footnote w:type="continuationSeparator" w:id="0">
    <w:p w14:paraId="1258B25B" w14:textId="77777777" w:rsidR="009B4547" w:rsidRDefault="009B454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547"/>
    <w:rsid w:val="001A7C09"/>
    <w:rsid w:val="00577BD5"/>
    <w:rsid w:val="00656CBA"/>
    <w:rsid w:val="006A1F77"/>
    <w:rsid w:val="00733BE7"/>
    <w:rsid w:val="009B4547"/>
    <w:rsid w:val="00AB52E8"/>
    <w:rsid w:val="00B16D3F"/>
    <w:rsid w:val="00BB41AC"/>
    <w:rsid w:val="00E71FC3"/>
    <w:rsid w:val="00EF4813"/>
    <w:rsid w:val="00F0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DB7C3A"/>
  <w15:chartTrackingRefBased/>
  <w15:docId w15:val="{CF02675D-FF3C-4752-8E5D-ED30CB43E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28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2018-04-13T21:55:00Z</dcterms:created>
  <dcterms:modified xsi:type="dcterms:W3CDTF">2018-04-18T20:26:00Z</dcterms:modified>
</cp:coreProperties>
</file>